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939" w:rsidRPr="001B2319" w:rsidRDefault="00DA7939" w:rsidP="00B529F8">
      <w:pPr>
        <w:widowControl w:val="0"/>
        <w:tabs>
          <w:tab w:val="left" w:pos="4300"/>
          <w:tab w:val="left" w:pos="5200"/>
        </w:tabs>
        <w:autoSpaceDE w:val="0"/>
        <w:autoSpaceDN w:val="0"/>
        <w:adjustRightInd w:val="0"/>
        <w:spacing w:before="17"/>
        <w:ind w:right="-1"/>
        <w:jc w:val="center"/>
        <w:rPr>
          <w:b/>
          <w:bCs/>
          <w:sz w:val="37"/>
          <w:szCs w:val="37"/>
        </w:rPr>
      </w:pPr>
      <w:bookmarkStart w:id="0" w:name="_GoBack"/>
      <w:r w:rsidRPr="00BB513D"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2" o:spid="_x0000_i1025" type="#_x0000_t75" alt="dettaglio-albo-pretorio" style="width:79.5pt;height:105.75pt;visibility:visible">
            <v:imagedata r:id="rId4" o:title=""/>
          </v:shape>
        </w:pict>
      </w:r>
      <w:bookmarkEnd w:id="0"/>
    </w:p>
    <w:p w:rsidR="00DA7939" w:rsidRPr="00B529F8" w:rsidRDefault="00DA7939" w:rsidP="00B529F8">
      <w:pPr>
        <w:ind w:right="-1"/>
        <w:jc w:val="center"/>
        <w:rPr>
          <w:sz w:val="40"/>
          <w:szCs w:val="40"/>
        </w:rPr>
      </w:pPr>
      <w:r w:rsidRPr="00B529F8">
        <w:rPr>
          <w:sz w:val="40"/>
          <w:szCs w:val="40"/>
        </w:rPr>
        <w:t xml:space="preserve">COMUNE DI </w:t>
      </w:r>
      <w:r>
        <w:rPr>
          <w:sz w:val="40"/>
          <w:szCs w:val="40"/>
        </w:rPr>
        <w:t>POGGIO A CAIANO</w:t>
      </w:r>
    </w:p>
    <w:p w:rsidR="00DA7939" w:rsidRPr="00C20770" w:rsidRDefault="00DA7939" w:rsidP="005E757A">
      <w:pPr>
        <w:jc w:val="center"/>
        <w:rPr>
          <w:sz w:val="44"/>
          <w:szCs w:val="44"/>
        </w:rPr>
      </w:pPr>
    </w:p>
    <w:p w:rsidR="00DA7939" w:rsidRDefault="00DA7939" w:rsidP="005E757A">
      <w:pPr>
        <w:spacing w:after="0" w:line="360" w:lineRule="auto"/>
        <w:ind w:right="426"/>
        <w:contextualSpacing/>
        <w:jc w:val="center"/>
        <w:rPr>
          <w:rFonts w:cs="Browallia New"/>
          <w:szCs w:val="24"/>
          <w:lang w:bidi="th-TH"/>
        </w:rPr>
      </w:pPr>
      <w:r w:rsidRPr="00BB513D">
        <w:rPr>
          <w:noProof/>
          <w:lang w:eastAsia="it-IT"/>
        </w:rPr>
        <w:pict>
          <v:shape id="Immagine 5" o:spid="_x0000_i1026" type="#_x0000_t75" alt="Risultati immagini per tendopoli" style="width:405.75pt;height:208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">
            <v:imagedata r:id="rId5" o:title=""/>
            <o:lock v:ext="edit" aspectratio="f"/>
          </v:shape>
        </w:pict>
      </w:r>
    </w:p>
    <w:p w:rsidR="00DA7939" w:rsidRDefault="00DA7939" w:rsidP="002B4BAA">
      <w:pPr>
        <w:jc w:val="center"/>
        <w:rPr>
          <w:sz w:val="24"/>
          <w:szCs w:val="24"/>
        </w:rPr>
      </w:pPr>
    </w:p>
    <w:p w:rsidR="00DA7939" w:rsidRDefault="00DA7939">
      <w:r>
        <w:rPr>
          <w:noProof/>
          <w:lang w:eastAsia="it-I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asella di testo 1" o:spid="_x0000_s1026" type="#_x0000_t202" style="position:absolute;margin-left:9pt;margin-top:549pt;width:457.8pt;height:65.25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" o:allowoverlap="f" filled="f" stroked="f" strokeweight=".5pt">
            <v:textbox inset="0,0,0,0">
              <w:txbxContent>
                <w:p w:rsidR="00DA7939" w:rsidRDefault="00DA7939" w:rsidP="005E757A">
                  <w:pPr>
                    <w:spacing w:after="0" w:line="360" w:lineRule="auto"/>
                    <w:ind w:right="426"/>
                    <w:contextualSpacing/>
                    <w:jc w:val="center"/>
                    <w:rPr>
                      <w:rFonts w:cs="Browallia New"/>
                      <w:b/>
                      <w:sz w:val="36"/>
                      <w:szCs w:val="36"/>
                      <w:lang w:bidi="th-TH"/>
                    </w:rPr>
                  </w:pPr>
                  <w:r>
                    <w:rPr>
                      <w:rFonts w:cs="Browallia New"/>
                      <w:b/>
                      <w:sz w:val="36"/>
                      <w:szCs w:val="36"/>
                      <w:lang w:bidi="th-TH"/>
                    </w:rPr>
                    <w:t>Allegato 3</w:t>
                  </w:r>
                </w:p>
                <w:p w:rsidR="00DA7939" w:rsidRPr="00674751" w:rsidRDefault="00DA7939" w:rsidP="005E757A">
                  <w:pPr>
                    <w:spacing w:after="0" w:line="360" w:lineRule="auto"/>
                    <w:ind w:right="426"/>
                    <w:contextualSpacing/>
                    <w:jc w:val="center"/>
                    <w:rPr>
                      <w:rFonts w:cs="Browallia New"/>
                      <w:b/>
                      <w:color w:val="FF0000"/>
                      <w:sz w:val="48"/>
                      <w:szCs w:val="48"/>
                      <w:lang w:bidi="th-TH"/>
                    </w:rPr>
                  </w:pPr>
                  <w:r>
                    <w:rPr>
                      <w:rFonts w:cs="Browallia New"/>
                      <w:b/>
                      <w:color w:val="FF0000"/>
                      <w:sz w:val="48"/>
                      <w:szCs w:val="48"/>
                      <w:lang w:bidi="th-TH"/>
                    </w:rPr>
                    <w:t>Aree di Emergenza</w:t>
                  </w:r>
                </w:p>
              </w:txbxContent>
            </v:textbox>
            <w10:wrap type="square" anchorx="margin" anchory="margin"/>
          </v:shape>
        </w:pict>
      </w:r>
    </w:p>
    <w:sectPr w:rsidR="00DA7939" w:rsidSect="000E522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altName w:val="Browallia New"/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283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E757A"/>
    <w:rsid w:val="00074A38"/>
    <w:rsid w:val="000778F0"/>
    <w:rsid w:val="000E5225"/>
    <w:rsid w:val="0012190B"/>
    <w:rsid w:val="00124BAF"/>
    <w:rsid w:val="001A3127"/>
    <w:rsid w:val="001B2319"/>
    <w:rsid w:val="001E0416"/>
    <w:rsid w:val="001E41F2"/>
    <w:rsid w:val="002B4BAA"/>
    <w:rsid w:val="002C0B4F"/>
    <w:rsid w:val="003D6DC7"/>
    <w:rsid w:val="0041556F"/>
    <w:rsid w:val="005443CA"/>
    <w:rsid w:val="005A695A"/>
    <w:rsid w:val="005E757A"/>
    <w:rsid w:val="005F3B8F"/>
    <w:rsid w:val="00650EA5"/>
    <w:rsid w:val="00674751"/>
    <w:rsid w:val="0072441B"/>
    <w:rsid w:val="00747194"/>
    <w:rsid w:val="00756A8B"/>
    <w:rsid w:val="00786D06"/>
    <w:rsid w:val="0078757E"/>
    <w:rsid w:val="007B497B"/>
    <w:rsid w:val="007B7A8C"/>
    <w:rsid w:val="009E4AC7"/>
    <w:rsid w:val="009F7EDE"/>
    <w:rsid w:val="00A6597D"/>
    <w:rsid w:val="00A71728"/>
    <w:rsid w:val="00AD5EE8"/>
    <w:rsid w:val="00B529F8"/>
    <w:rsid w:val="00BB513D"/>
    <w:rsid w:val="00C20770"/>
    <w:rsid w:val="00CF350A"/>
    <w:rsid w:val="00DA7939"/>
    <w:rsid w:val="00DB1A7D"/>
    <w:rsid w:val="00DD44A5"/>
    <w:rsid w:val="00E564FE"/>
    <w:rsid w:val="00EE7103"/>
    <w:rsid w:val="00EF78A0"/>
    <w:rsid w:val="00FA1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757A"/>
    <w:pPr>
      <w:spacing w:after="200" w:line="276" w:lineRule="auto"/>
    </w:pPr>
    <w:rPr>
      <w:lang w:eastAsia="en-US"/>
    </w:rPr>
  </w:style>
  <w:style w:type="paragraph" w:styleId="Heading3">
    <w:name w:val="heading 3"/>
    <w:basedOn w:val="Normal"/>
    <w:next w:val="Normal"/>
    <w:link w:val="Heading3Char"/>
    <w:autoRedefine/>
    <w:uiPriority w:val="99"/>
    <w:qFormat/>
    <w:rsid w:val="009E4AC7"/>
    <w:pPr>
      <w:keepNext/>
      <w:keepLines/>
      <w:spacing w:before="200" w:after="0" w:line="240" w:lineRule="auto"/>
      <w:ind w:left="301"/>
      <w:jc w:val="both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A3127"/>
    <w:pPr>
      <w:keepNext/>
      <w:keepLines/>
      <w:spacing w:before="200" w:after="0" w:line="240" w:lineRule="auto"/>
      <w:ind w:left="720"/>
      <w:jc w:val="both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9E4AC7"/>
    <w:rPr>
      <w:rFonts w:ascii="Cambria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1A3127"/>
    <w:rPr>
      <w:rFonts w:ascii="Cambria" w:hAnsi="Cambria" w:cs="Times New Roman"/>
      <w:b/>
      <w:bCs/>
      <w:i/>
      <w:iCs/>
      <w:color w:val="4F81BD"/>
    </w:rPr>
  </w:style>
  <w:style w:type="paragraph" w:styleId="Caption">
    <w:name w:val="caption"/>
    <w:basedOn w:val="Normal"/>
    <w:next w:val="Normal"/>
    <w:autoRedefine/>
    <w:uiPriority w:val="99"/>
    <w:qFormat/>
    <w:rsid w:val="005443CA"/>
    <w:pPr>
      <w:spacing w:before="120" w:after="120" w:line="240" w:lineRule="auto"/>
      <w:jc w:val="center"/>
    </w:pPr>
    <w:rPr>
      <w:rFonts w:eastAsia="Times New Roman"/>
      <w:b/>
      <w:bCs/>
      <w:color w:val="4F81BD"/>
      <w:sz w:val="18"/>
      <w:szCs w:val="18"/>
      <w:lang w:eastAsia="it-IT"/>
    </w:rPr>
  </w:style>
  <w:style w:type="paragraph" w:styleId="BalloonText">
    <w:name w:val="Balloon Text"/>
    <w:basedOn w:val="Normal"/>
    <w:link w:val="BalloonTextChar"/>
    <w:uiPriority w:val="99"/>
    <w:semiHidden/>
    <w:rsid w:val="005E75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E757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1565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1</Pages>
  <Words>5</Words>
  <Characters>29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Katia</dc:creator>
  <cp:keywords/>
  <dc:description/>
  <cp:lastModifiedBy>cpac135</cp:lastModifiedBy>
  <cp:revision>5</cp:revision>
  <dcterms:created xsi:type="dcterms:W3CDTF">2024-03-28T15:27:00Z</dcterms:created>
  <dcterms:modified xsi:type="dcterms:W3CDTF">2025-09-09T08:37:00Z</dcterms:modified>
</cp:coreProperties>
</file>